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416" w:rsidRPr="00BE4224" w:rsidRDefault="00E74416" w:rsidP="00F41FE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Pr="00BE4224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</w:p>
    <w:p w:rsidR="00E74416" w:rsidRDefault="00E74416" w:rsidP="00F41F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к</w:t>
      </w:r>
      <w:r w:rsidRPr="00BE4224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</w:p>
    <w:p w:rsidR="00E74416" w:rsidRDefault="00E74416" w:rsidP="00F41F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Pr="00BE4224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</w:p>
    <w:p w:rsidR="00E74416" w:rsidRDefault="00E74416" w:rsidP="00F41F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«Включение</w:t>
      </w:r>
      <w:r w:rsidRPr="00D1012B">
        <w:rPr>
          <w:rFonts w:ascii="Times New Roman" w:hAnsi="Times New Roman" w:cs="Times New Roman"/>
          <w:sz w:val="28"/>
          <w:szCs w:val="28"/>
        </w:rPr>
        <w:t xml:space="preserve"> в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 xml:space="preserve">граждан, имеющих </w:t>
      </w:r>
    </w:p>
    <w:p w:rsidR="00E74416" w:rsidRDefault="00E74416" w:rsidP="00F41F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право на приобретение жилья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</w:p>
    <w:p w:rsidR="00E74416" w:rsidRDefault="00E74416" w:rsidP="00151B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класса в рамках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 xml:space="preserve">«Жилье для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российской семьи»</w:t>
      </w:r>
      <w:r>
        <w:rPr>
          <w:rFonts w:ascii="Times New Roman" w:hAnsi="Times New Roman" w:cs="Times New Roman"/>
          <w:sz w:val="28"/>
          <w:szCs w:val="28"/>
        </w:rPr>
        <w:t>, утвержденному п</w:t>
      </w:r>
      <w:r w:rsidRPr="00BE4224">
        <w:rPr>
          <w:rFonts w:ascii="Times New Roman" w:hAnsi="Times New Roman" w:cs="Times New Roman"/>
          <w:sz w:val="28"/>
          <w:szCs w:val="28"/>
        </w:rPr>
        <w:t>остановлением</w:t>
      </w:r>
    </w:p>
    <w:p w:rsidR="00E74416" w:rsidRDefault="00E74416" w:rsidP="00151BBD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BE422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Юго-Северного сельского         </w:t>
      </w:r>
    </w:p>
    <w:p w:rsidR="00E74416" w:rsidRPr="00BE4224" w:rsidRDefault="00E74416" w:rsidP="0097297B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поселения </w:t>
      </w:r>
      <w:r w:rsidRPr="00BE4224">
        <w:rPr>
          <w:rFonts w:ascii="Times New Roman" w:hAnsi="Times New Roman" w:cs="Times New Roman"/>
          <w:sz w:val="28"/>
          <w:szCs w:val="28"/>
        </w:rPr>
        <w:t>Тихорецк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E42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E74416" w:rsidRDefault="00E74416" w:rsidP="0097297B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E4224">
        <w:rPr>
          <w:rFonts w:ascii="Times New Roman" w:hAnsi="Times New Roman" w:cs="Times New Roman"/>
          <w:sz w:val="28"/>
          <w:szCs w:val="28"/>
        </w:rPr>
        <w:t>от _________ № ____</w:t>
      </w:r>
    </w:p>
    <w:p w:rsidR="00E74416" w:rsidRDefault="00E74416" w:rsidP="00F41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416" w:rsidRPr="00F41FE9" w:rsidRDefault="00E74416" w:rsidP="00F41FE9">
      <w:pPr>
        <w:ind w:firstLine="5529"/>
        <w:rPr>
          <w:rFonts w:ascii="Times New Roman" w:hAnsi="Times New Roman" w:cs="Times New Roman"/>
          <w:sz w:val="10"/>
          <w:szCs w:val="10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"/>
        <w:gridCol w:w="344"/>
        <w:gridCol w:w="40"/>
        <w:gridCol w:w="440"/>
        <w:gridCol w:w="1904"/>
        <w:gridCol w:w="118"/>
        <w:gridCol w:w="118"/>
        <w:gridCol w:w="474"/>
        <w:gridCol w:w="1151"/>
        <w:gridCol w:w="150"/>
        <w:gridCol w:w="121"/>
        <w:gridCol w:w="118"/>
        <w:gridCol w:w="828"/>
        <w:gridCol w:w="20"/>
        <w:gridCol w:w="338"/>
        <w:gridCol w:w="354"/>
        <w:gridCol w:w="265"/>
        <w:gridCol w:w="322"/>
        <w:gridCol w:w="834"/>
        <w:gridCol w:w="332"/>
        <w:gridCol w:w="25"/>
        <w:gridCol w:w="1184"/>
        <w:gridCol w:w="231"/>
        <w:gridCol w:w="40"/>
        <w:gridCol w:w="22"/>
        <w:gridCol w:w="19"/>
      </w:tblGrid>
      <w:tr w:rsidR="00E74416" w:rsidRPr="001C3A3F" w:rsidTr="00F35DC2">
        <w:trPr>
          <w:gridAfter w:val="2"/>
          <w:wAfter w:w="41" w:type="dxa"/>
          <w:trHeight w:val="897"/>
        </w:trPr>
        <w:tc>
          <w:tcPr>
            <w:tcW w:w="1010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41FE9">
            <w:pPr>
              <w:pStyle w:val="Heading1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</w:p>
          <w:p w:rsidR="00E74416" w:rsidRPr="001C3A3F" w:rsidRDefault="00E74416" w:rsidP="00F41FE9">
            <w:pPr>
              <w:pStyle w:val="Heading1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1C3A3F">
              <w:rPr>
                <w:rFonts w:ascii="Times New Roman" w:hAnsi="Times New Roman" w:cs="Times New Roman"/>
                <w:b w:val="0"/>
                <w:color w:val="auto"/>
              </w:rPr>
              <w:t>РАСПИСКА</w:t>
            </w:r>
          </w:p>
          <w:p w:rsidR="00E74416" w:rsidRPr="001C3A3F" w:rsidRDefault="00E74416" w:rsidP="00F41FE9">
            <w:pPr>
              <w:pStyle w:val="Heading1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1C3A3F">
              <w:rPr>
                <w:rFonts w:ascii="Times New Roman" w:hAnsi="Times New Roman" w:cs="Times New Roman"/>
                <w:b w:val="0"/>
                <w:color w:val="auto"/>
              </w:rPr>
              <w:t>в получении от гражданина документов</w:t>
            </w:r>
          </w:p>
        </w:tc>
      </w:tr>
      <w:tr w:rsidR="00E74416" w:rsidRPr="001C3A3F" w:rsidTr="00F35DC2">
        <w:trPr>
          <w:gridAfter w:val="2"/>
          <w:wAfter w:w="41" w:type="dxa"/>
          <w:trHeight w:val="333"/>
        </w:trPr>
        <w:tc>
          <w:tcPr>
            <w:tcW w:w="30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ind w:right="-1125" w:firstLine="885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От гражданина</w:t>
            </w:r>
          </w:p>
        </w:tc>
        <w:tc>
          <w:tcPr>
            <w:tcW w:w="675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ind w:right="-344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_______________________________________________________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,</w:t>
            </w:r>
          </w:p>
        </w:tc>
      </w:tr>
      <w:tr w:rsidR="00E74416" w:rsidRPr="001C3A3F" w:rsidTr="00F35DC2">
        <w:trPr>
          <w:gridAfter w:val="2"/>
          <w:wAfter w:w="41" w:type="dxa"/>
          <w:trHeight w:val="316"/>
        </w:trPr>
        <w:tc>
          <w:tcPr>
            <w:tcW w:w="1010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(фамилия, имя, отчество полностью)</w:t>
            </w:r>
          </w:p>
        </w:tc>
      </w:tr>
      <w:tr w:rsidR="00E74416" w:rsidRPr="001C3A3F" w:rsidTr="00F35DC2">
        <w:trPr>
          <w:gridAfter w:val="2"/>
          <w:wAfter w:w="41" w:type="dxa"/>
          <w:trHeight w:val="333"/>
        </w:trPr>
        <w:tc>
          <w:tcPr>
            <w:tcW w:w="1010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постоянно проживающего по адресу: __________________________________________________</w:t>
            </w:r>
          </w:p>
        </w:tc>
      </w:tr>
      <w:tr w:rsidR="00E74416" w:rsidRPr="001C3A3F" w:rsidTr="00F35DC2">
        <w:trPr>
          <w:gridAfter w:val="2"/>
          <w:wAfter w:w="41" w:type="dxa"/>
          <w:trHeight w:val="316"/>
        </w:trPr>
        <w:tc>
          <w:tcPr>
            <w:tcW w:w="9834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,</w:t>
            </w:r>
          </w:p>
        </w:tc>
      </w:tr>
      <w:tr w:rsidR="00E74416" w:rsidRPr="001C3A3F" w:rsidTr="00F35DC2">
        <w:trPr>
          <w:gridAfter w:val="2"/>
          <w:wAfter w:w="41" w:type="dxa"/>
          <w:trHeight w:val="316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г. получены документы, необходимые для</w:t>
            </w:r>
          </w:p>
        </w:tc>
      </w:tr>
      <w:tr w:rsidR="00E74416" w:rsidRPr="001C3A3F" w:rsidTr="00F35DC2">
        <w:trPr>
          <w:gridAfter w:val="2"/>
          <w:wAfter w:w="41" w:type="dxa"/>
          <w:trHeight w:val="633"/>
        </w:trPr>
        <w:tc>
          <w:tcPr>
            <w:tcW w:w="1010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рассмотрения его заявления о включении в список граждан, имеющих право на приобретение жилья экономического класса в рамках программы «Жилье для российской семьи», в том числе:</w:t>
            </w:r>
          </w:p>
        </w:tc>
      </w:tr>
      <w:tr w:rsidR="00E74416" w:rsidRPr="001C3A3F" w:rsidTr="00F35DC2">
        <w:trPr>
          <w:gridAfter w:val="1"/>
          <w:wAfter w:w="19" w:type="dxa"/>
          <w:trHeight w:val="650"/>
        </w:trPr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№</w:t>
            </w:r>
            <w:r w:rsidRPr="001C3A3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Наименование и реквизиты документа</w:t>
            </w:r>
          </w:p>
        </w:tc>
        <w:tc>
          <w:tcPr>
            <w:tcW w:w="2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Количество листов (шт.)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Дата и время получения</w:t>
            </w:r>
          </w:p>
        </w:tc>
        <w:tc>
          <w:tcPr>
            <w:tcW w:w="1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74416" w:rsidRPr="001C3A3F" w:rsidTr="00F35DC2">
        <w:trPr>
          <w:gridAfter w:val="1"/>
          <w:wAfter w:w="19" w:type="dxa"/>
          <w:trHeight w:val="316"/>
        </w:trPr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gridAfter w:val="1"/>
          <w:wAfter w:w="19" w:type="dxa"/>
          <w:trHeight w:val="316"/>
        </w:trPr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gridAfter w:val="1"/>
          <w:wAfter w:w="19" w:type="dxa"/>
          <w:trHeight w:val="316"/>
        </w:trPr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gridAfter w:val="1"/>
          <w:wAfter w:w="19" w:type="dxa"/>
          <w:trHeight w:val="316"/>
        </w:trPr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gridAfter w:val="2"/>
          <w:wAfter w:w="41" w:type="dxa"/>
          <w:trHeight w:val="633"/>
        </w:trPr>
        <w:tc>
          <w:tcPr>
            <w:tcW w:w="1010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Следующие документы, необходимые для рассмотрения заявления гражданина, будут получены администрацией______________ поселения Тихорецкого района по межведомственным запросам:</w:t>
            </w:r>
          </w:p>
        </w:tc>
      </w:tr>
      <w:tr w:rsidR="00E74416" w:rsidRPr="001C3A3F" w:rsidTr="00F35DC2">
        <w:trPr>
          <w:trHeight w:val="650"/>
        </w:trPr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№</w:t>
            </w:r>
            <w:r w:rsidRPr="001C3A3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7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2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74416" w:rsidRPr="001C3A3F" w:rsidTr="00F35DC2">
        <w:trPr>
          <w:trHeight w:val="316"/>
        </w:trPr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67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trHeight w:val="316"/>
        </w:trPr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67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trHeight w:val="316"/>
        </w:trPr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67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trHeight w:val="316"/>
        </w:trPr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67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gridAfter w:val="2"/>
          <w:wAfter w:w="41" w:type="dxa"/>
          <w:trHeight w:val="316"/>
        </w:trPr>
        <w:tc>
          <w:tcPr>
            <w:tcW w:w="37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E74416" w:rsidRPr="001C3A3F" w:rsidTr="00F35DC2">
        <w:trPr>
          <w:gridAfter w:val="2"/>
          <w:wAfter w:w="41" w:type="dxa"/>
          <w:trHeight w:val="650"/>
        </w:trPr>
        <w:tc>
          <w:tcPr>
            <w:tcW w:w="37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должность сотрудника, принявшего документы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(Ф.И.О.)</w:t>
            </w:r>
          </w:p>
        </w:tc>
      </w:tr>
      <w:tr w:rsidR="00E74416" w:rsidRPr="001C3A3F" w:rsidTr="00F35DC2">
        <w:trPr>
          <w:gridAfter w:val="4"/>
          <w:wAfter w:w="312" w:type="dxa"/>
          <w:trHeight w:val="316"/>
        </w:trPr>
        <w:tc>
          <w:tcPr>
            <w:tcW w:w="33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Расписку получил:</w:t>
            </w:r>
          </w:p>
        </w:tc>
        <w:tc>
          <w:tcPr>
            <w:tcW w:w="17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jc w:val="right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 xml:space="preserve">  «____»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г.</w:t>
            </w:r>
          </w:p>
        </w:tc>
      </w:tr>
      <w:tr w:rsidR="00E74416" w:rsidRPr="001C3A3F" w:rsidTr="00F35DC2">
        <w:trPr>
          <w:gridAfter w:val="3"/>
          <w:wAfter w:w="81" w:type="dxa"/>
          <w:trHeight w:val="316"/>
        </w:trPr>
        <w:tc>
          <w:tcPr>
            <w:tcW w:w="3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(подпись гражданина)</w:t>
            </w:r>
          </w:p>
        </w:tc>
        <w:tc>
          <w:tcPr>
            <w:tcW w:w="473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4416" w:rsidRPr="001C3A3F" w:rsidRDefault="00E74416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1C3A3F">
              <w:rPr>
                <w:rFonts w:ascii="Times New Roman" w:hAnsi="Times New Roman" w:cs="Times New Roman"/>
              </w:rPr>
              <w:t>(дата получения)</w:t>
            </w:r>
          </w:p>
        </w:tc>
      </w:tr>
    </w:tbl>
    <w:p w:rsidR="00E74416" w:rsidRDefault="00E74416" w:rsidP="00F41FE9">
      <w:pPr>
        <w:ind w:firstLine="0"/>
      </w:pPr>
    </w:p>
    <w:sectPr w:rsidR="00E74416" w:rsidSect="00F41FE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FE9"/>
    <w:rsid w:val="00151BBD"/>
    <w:rsid w:val="001C3A3F"/>
    <w:rsid w:val="008B2E4D"/>
    <w:rsid w:val="0097297B"/>
    <w:rsid w:val="009B52C0"/>
    <w:rsid w:val="00BE4224"/>
    <w:rsid w:val="00D1012B"/>
    <w:rsid w:val="00E60568"/>
    <w:rsid w:val="00E74416"/>
    <w:rsid w:val="00F35DC2"/>
    <w:rsid w:val="00F41FE9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E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1FE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41FE9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F41FE9"/>
    <w:rPr>
      <w:b/>
      <w:color w:val="26282F"/>
    </w:rPr>
  </w:style>
  <w:style w:type="paragraph" w:customStyle="1" w:styleId="a0">
    <w:name w:val="Нормальный (таблица)"/>
    <w:basedOn w:val="Normal"/>
    <w:next w:val="Normal"/>
    <w:uiPriority w:val="99"/>
    <w:rsid w:val="00F41FE9"/>
    <w:pPr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267</Words>
  <Characters>1524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DmitrievaYUP</dc:creator>
  <cp:keywords/>
  <dc:description/>
  <cp:lastModifiedBy>Адм</cp:lastModifiedBy>
  <cp:revision>4</cp:revision>
  <cp:lastPrinted>2015-09-02T07:13:00Z</cp:lastPrinted>
  <dcterms:created xsi:type="dcterms:W3CDTF">2015-06-30T14:53:00Z</dcterms:created>
  <dcterms:modified xsi:type="dcterms:W3CDTF">2015-09-02T07:13:00Z</dcterms:modified>
</cp:coreProperties>
</file>